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4736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bookmarkStart w:id="12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0323</w:t>
            </w:r>
            <w:bookmarkEnd w:id="12"/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  <w:lang w:val="en-US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val="en-US"/>
              </w:rPr>
              <w:t>-UEConTest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RAN5#100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90971497"/>
      <w:bookmarkStart w:id="4" w:name="_Toc68538436"/>
      <w:bookmarkStart w:id="5" w:name="_Toc52217967"/>
      <w:bookmarkStart w:id="6" w:name="_Toc58499579"/>
      <w:bookmarkStart w:id="7" w:name="_Toc106878157"/>
      <w:bookmarkStart w:id="8" w:name="_Toc75510019"/>
      <w:bookmarkStart w:id="9" w:name="_Toc100158405"/>
      <w:bookmarkStart w:id="10" w:name="_Toc36713251"/>
      <w:bookmarkStart w:id="11" w:name="_Toc36713654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RAN5#100 meeting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2824CDC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42F7F70"/>
    <w:rsid w:val="243949FD"/>
    <w:rsid w:val="25324CB5"/>
    <w:rsid w:val="254B4E0F"/>
    <w:rsid w:val="27E437C3"/>
    <w:rsid w:val="2855049D"/>
    <w:rsid w:val="28AA0A00"/>
    <w:rsid w:val="2C7212B2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3E1E032D"/>
    <w:rsid w:val="420962E0"/>
    <w:rsid w:val="434A2E4B"/>
    <w:rsid w:val="43C225AE"/>
    <w:rsid w:val="445B0FE6"/>
    <w:rsid w:val="44A96401"/>
    <w:rsid w:val="45B20E0D"/>
    <w:rsid w:val="4838713F"/>
    <w:rsid w:val="4873526F"/>
    <w:rsid w:val="48F4130F"/>
    <w:rsid w:val="4B545B34"/>
    <w:rsid w:val="556D519C"/>
    <w:rsid w:val="5A6114F6"/>
    <w:rsid w:val="5CA75543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2023-08-11T07:28:46Z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